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633DC6">
        <w:rPr>
          <w:rFonts w:cs="Arial"/>
          <w:b/>
          <w:caps/>
          <w:sz w:val="28"/>
          <w:szCs w:val="28"/>
        </w:rPr>
        <w:t>1</w:t>
      </w:r>
      <w:r w:rsidR="006B300F">
        <w:rPr>
          <w:rFonts w:cs="Arial"/>
          <w:b/>
          <w:caps/>
          <w:sz w:val="28"/>
          <w:szCs w:val="28"/>
        </w:rPr>
        <w:t>605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CD5EC3" w:rsidP="00655F93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Estudos para que a Administração Pública adote a implantação de “bueiros inteligentes” no Município de Jacareí</w:t>
            </w:r>
            <w:r w:rsidR="002E11FC" w:rsidRPr="002E11FC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7C2337">
      <w:pPr>
        <w:tabs>
          <w:tab w:val="left" w:pos="-600"/>
        </w:tabs>
        <w:spacing w:after="40" w:line="324" w:lineRule="auto"/>
        <w:ind w:firstLine="1701"/>
        <w:jc w:val="both"/>
        <w:rPr>
          <w:rFonts w:cs="Arial"/>
        </w:rPr>
      </w:pPr>
    </w:p>
    <w:p w:rsidR="00F22FC9" w:rsidRDefault="00A15048" w:rsidP="007C2337">
      <w:pPr>
        <w:tabs>
          <w:tab w:val="left" w:pos="-600"/>
        </w:tabs>
        <w:spacing w:after="4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>
        <w:rPr>
          <w:rFonts w:cs="Arial"/>
        </w:rPr>
        <w:t>que</w:t>
      </w:r>
      <w:r w:rsidRPr="001840AD">
        <w:rPr>
          <w:rFonts w:cs="Arial"/>
        </w:rPr>
        <w:t xml:space="preserve"> </w:t>
      </w:r>
      <w:r w:rsidR="00281877" w:rsidRPr="00281877">
        <w:rPr>
          <w:rFonts w:cs="Arial"/>
        </w:rPr>
        <w:t xml:space="preserve">sejam tomadas </w:t>
      </w:r>
      <w:r w:rsidR="00205E78" w:rsidRPr="00205E78">
        <w:rPr>
          <w:rFonts w:cs="Arial"/>
        </w:rPr>
        <w:t xml:space="preserve">providências cabíveis </w:t>
      </w:r>
      <w:r w:rsidR="00127218">
        <w:rPr>
          <w:rFonts w:cs="Arial"/>
        </w:rPr>
        <w:t xml:space="preserve">visando à </w:t>
      </w:r>
      <w:r w:rsidR="00127218" w:rsidRPr="00127218">
        <w:rPr>
          <w:rFonts w:cs="Arial"/>
        </w:rPr>
        <w:t>realiza</w:t>
      </w:r>
      <w:r w:rsidR="00127218">
        <w:rPr>
          <w:rFonts w:cs="Arial"/>
        </w:rPr>
        <w:t xml:space="preserve">ção de </w:t>
      </w:r>
      <w:r w:rsidR="00127218" w:rsidRPr="00127218">
        <w:rPr>
          <w:rFonts w:cs="Arial"/>
        </w:rPr>
        <w:t>estudos para que a Administração Pública adote a implantação de “bueiros inteligentes” no Município de Jacareí</w:t>
      </w:r>
      <w:r w:rsidR="00DF14B8">
        <w:rPr>
          <w:rFonts w:cs="Arial"/>
        </w:rPr>
        <w:t>.</w:t>
      </w:r>
    </w:p>
    <w:p w:rsidR="00914B25" w:rsidRDefault="00EE296A" w:rsidP="007C2337">
      <w:pPr>
        <w:tabs>
          <w:tab w:val="left" w:pos="-600"/>
        </w:tabs>
        <w:spacing w:after="40" w:line="324" w:lineRule="auto"/>
        <w:ind w:firstLine="1701"/>
        <w:jc w:val="both"/>
        <w:rPr>
          <w:rFonts w:cs="Arial"/>
        </w:rPr>
      </w:pPr>
      <w:r w:rsidRPr="00EE296A">
        <w:rPr>
          <w:rFonts w:cs="Arial"/>
        </w:rPr>
        <w:t xml:space="preserve">O presente requerimento é medida necessária, pois, </w:t>
      </w:r>
      <w:r w:rsidR="009A7542" w:rsidRPr="009A7542">
        <w:rPr>
          <w:rFonts w:cs="Arial"/>
          <w:color w:val="000000"/>
          <w:shd w:val="clear" w:color="auto" w:fill="FFFFFF"/>
        </w:rPr>
        <w:t xml:space="preserve">visa </w:t>
      </w:r>
      <w:r w:rsidR="00D00603">
        <w:rPr>
          <w:rFonts w:cs="Arial"/>
          <w:color w:val="000000"/>
          <w:shd w:val="clear" w:color="auto" w:fill="FFFFFF"/>
        </w:rPr>
        <w:t>à</w:t>
      </w:r>
      <w:r w:rsidR="009A7542" w:rsidRPr="009A7542">
        <w:rPr>
          <w:rFonts w:cs="Arial"/>
          <w:color w:val="000000"/>
          <w:shd w:val="clear" w:color="auto" w:fill="FFFFFF"/>
        </w:rPr>
        <w:t xml:space="preserve"> eliminação ou diminuição dos entupimentos dos bueiros e bocas de lobo onde houver a instalação das caixas coletoras em nosso Município</w:t>
      </w:r>
      <w:r w:rsidR="00914B25">
        <w:rPr>
          <w:rFonts w:cs="Arial"/>
        </w:rPr>
        <w:t>.</w:t>
      </w:r>
      <w:bookmarkStart w:id="0" w:name="_GoBack"/>
      <w:bookmarkEnd w:id="0"/>
    </w:p>
    <w:p w:rsidR="005717D0" w:rsidRPr="004A2030" w:rsidRDefault="009A7542" w:rsidP="007C2337">
      <w:pPr>
        <w:tabs>
          <w:tab w:val="left" w:pos="-600"/>
          <w:tab w:val="left" w:pos="3402"/>
        </w:tabs>
        <w:spacing w:after="40" w:line="324" w:lineRule="auto"/>
        <w:ind w:firstLine="1701"/>
        <w:jc w:val="both"/>
        <w:rPr>
          <w:rFonts w:cs="Arial"/>
        </w:rPr>
      </w:pPr>
      <w:r w:rsidRPr="009A7542">
        <w:rPr>
          <w:rFonts w:cs="Arial"/>
        </w:rPr>
        <w:t>Cabe destacar a necessidade d</w:t>
      </w:r>
      <w:r w:rsidR="00643D6F">
        <w:rPr>
          <w:rFonts w:cs="Arial"/>
        </w:rPr>
        <w:t xml:space="preserve">e </w:t>
      </w:r>
      <w:r w:rsidR="00FF0624">
        <w:rPr>
          <w:rFonts w:cs="Arial"/>
        </w:rPr>
        <w:t xml:space="preserve">se </w:t>
      </w:r>
      <w:r w:rsidR="00643D6F">
        <w:rPr>
          <w:rFonts w:cs="Arial"/>
        </w:rPr>
        <w:t>g</w:t>
      </w:r>
      <w:r w:rsidRPr="009A7542">
        <w:rPr>
          <w:rFonts w:cs="Arial"/>
        </w:rPr>
        <w:t>ara</w:t>
      </w:r>
      <w:r w:rsidR="00203BA5">
        <w:rPr>
          <w:rFonts w:cs="Arial"/>
        </w:rPr>
        <w:t>nti</w:t>
      </w:r>
      <w:r w:rsidR="00643D6F">
        <w:rPr>
          <w:rFonts w:cs="Arial"/>
        </w:rPr>
        <w:t xml:space="preserve">r </w:t>
      </w:r>
      <w:r w:rsidR="00203BA5">
        <w:rPr>
          <w:rFonts w:cs="Arial"/>
        </w:rPr>
        <w:t>mai</w:t>
      </w:r>
      <w:r w:rsidR="00D00603">
        <w:rPr>
          <w:rFonts w:cs="Arial"/>
        </w:rPr>
        <w:t>or</w:t>
      </w:r>
      <w:r w:rsidR="00203BA5">
        <w:rPr>
          <w:rFonts w:cs="Arial"/>
        </w:rPr>
        <w:t xml:space="preserve"> qualidade de vida à</w:t>
      </w:r>
      <w:r w:rsidRPr="009A7542">
        <w:rPr>
          <w:rFonts w:cs="Arial"/>
        </w:rPr>
        <w:t xml:space="preserve"> população de Jacareí, sobretudo em períodos de chuva</w:t>
      </w:r>
      <w:r w:rsidR="003519DE">
        <w:rPr>
          <w:rFonts w:cs="Arial"/>
        </w:rPr>
        <w:t>,</w:t>
      </w:r>
      <w:r w:rsidRPr="009A7542">
        <w:rPr>
          <w:rFonts w:cs="Arial"/>
        </w:rPr>
        <w:t xml:space="preserve"> </w:t>
      </w:r>
      <w:r w:rsidR="00203BA5">
        <w:rPr>
          <w:rFonts w:cs="Arial"/>
        </w:rPr>
        <w:t>quando</w:t>
      </w:r>
      <w:r w:rsidRPr="009A7542">
        <w:rPr>
          <w:rFonts w:cs="Arial"/>
        </w:rPr>
        <w:t>, muitas vezes</w:t>
      </w:r>
      <w:r w:rsidR="00203BA5">
        <w:rPr>
          <w:rFonts w:cs="Arial"/>
        </w:rPr>
        <w:t>,</w:t>
      </w:r>
      <w:r w:rsidRPr="009A7542">
        <w:rPr>
          <w:rFonts w:cs="Arial"/>
        </w:rPr>
        <w:t xml:space="preserve"> </w:t>
      </w:r>
      <w:r w:rsidR="00203BA5">
        <w:rPr>
          <w:rFonts w:cs="Arial"/>
        </w:rPr>
        <w:t xml:space="preserve">ocorrem </w:t>
      </w:r>
      <w:r w:rsidRPr="009A7542">
        <w:rPr>
          <w:rFonts w:cs="Arial"/>
        </w:rPr>
        <w:t>transtornos à população</w:t>
      </w:r>
      <w:r w:rsidR="007C2337">
        <w:rPr>
          <w:rFonts w:cs="Arial"/>
        </w:rPr>
        <w:t>.</w:t>
      </w:r>
    </w:p>
    <w:p w:rsidR="00674860" w:rsidRDefault="00C041F5" w:rsidP="007C2337">
      <w:pPr>
        <w:tabs>
          <w:tab w:val="left" w:pos="-600"/>
        </w:tabs>
        <w:spacing w:after="40" w:line="324" w:lineRule="auto"/>
        <w:ind w:firstLine="1701"/>
        <w:jc w:val="both"/>
        <w:rPr>
          <w:rFonts w:cs="Arial"/>
        </w:rPr>
      </w:pPr>
      <w:r w:rsidRPr="00C041F5">
        <w:rPr>
          <w:rFonts w:cs="Arial"/>
        </w:rPr>
        <w:t>Dessa forma, respeitosamente, acion</w:t>
      </w:r>
      <w:r w:rsidR="00D4017B">
        <w:rPr>
          <w:rFonts w:cs="Arial"/>
        </w:rPr>
        <w:t xml:space="preserve">amos a Administração Municipal </w:t>
      </w:r>
      <w:r w:rsidRPr="00C041F5">
        <w:rPr>
          <w:rFonts w:cs="Arial"/>
        </w:rPr>
        <w:t>e agradecemos por seu empenho para que a situação seja devidamente considerada e atendida</w:t>
      </w:r>
      <w:r w:rsidR="008A6E16">
        <w:rPr>
          <w:rFonts w:cs="Arial"/>
        </w:rPr>
        <w:t>.</w:t>
      </w:r>
    </w:p>
    <w:p w:rsidR="00820B1B" w:rsidRDefault="00820B1B" w:rsidP="007C2337">
      <w:pPr>
        <w:tabs>
          <w:tab w:val="left" w:pos="-600"/>
        </w:tabs>
        <w:spacing w:after="40" w:line="324" w:lineRule="auto"/>
        <w:ind w:firstLine="1701"/>
        <w:jc w:val="both"/>
        <w:rPr>
          <w:rFonts w:cs="Arial"/>
        </w:rPr>
      </w:pPr>
      <w:r w:rsidRPr="00820B1B">
        <w:rPr>
          <w:rFonts w:cs="Arial"/>
        </w:rPr>
        <w:t>Na certeza de recebermos atenção ao indicado, subscrevemos agradecidos</w:t>
      </w:r>
      <w:r>
        <w:rPr>
          <w:rFonts w:cs="Arial"/>
        </w:rPr>
        <w:t>.</w:t>
      </w:r>
    </w:p>
    <w:p w:rsidR="00691975" w:rsidRDefault="003A77BE" w:rsidP="0059784F">
      <w:pPr>
        <w:tabs>
          <w:tab w:val="left" w:pos="-600"/>
          <w:tab w:val="left" w:pos="4508"/>
        </w:tabs>
        <w:spacing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9A7542">
        <w:rPr>
          <w:rFonts w:cs="Arial"/>
        </w:rPr>
        <w:t>2</w:t>
      </w:r>
      <w:r w:rsidR="00584E86">
        <w:rPr>
          <w:rFonts w:cs="Arial"/>
        </w:rPr>
        <w:t xml:space="preserve"> de </w:t>
      </w:r>
      <w:r w:rsidR="009A7542">
        <w:rPr>
          <w:rFonts w:cs="Arial"/>
        </w:rPr>
        <w:t>junh</w:t>
      </w:r>
      <w:r w:rsidR="00CD7996">
        <w:rPr>
          <w:rFonts w:cs="Arial"/>
        </w:rPr>
        <w:t>o</w:t>
      </w:r>
      <w:r w:rsidR="005A1020">
        <w:rPr>
          <w:rFonts w:cs="Arial"/>
        </w:rPr>
        <w:t xml:space="preserve"> </w:t>
      </w:r>
      <w:r w:rsidR="00584E86">
        <w:rPr>
          <w:rFonts w:cs="Arial"/>
        </w:rPr>
        <w:t>de 2021.</w:t>
      </w: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1A0BDC" w:rsidRPr="005D429C" w:rsidRDefault="001A0BDC" w:rsidP="001A0BDC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RONINHA</w:t>
      </w:r>
    </w:p>
    <w:p w:rsidR="00A05932" w:rsidRDefault="001A0BDC" w:rsidP="00DA4E79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</w:t>
      </w:r>
      <w:r w:rsidR="00E61697"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P</w:t>
      </w:r>
      <w:r>
        <w:rPr>
          <w:rFonts w:eastAsia="Calibri" w:cs="Arial"/>
          <w:lang w:eastAsia="en-US"/>
        </w:rPr>
        <w:t>ODEMOS</w:t>
      </w:r>
    </w:p>
    <w:sectPr w:rsidR="00A05932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095C" w:rsidRDefault="00F2095C">
      <w:r>
        <w:separator/>
      </w:r>
    </w:p>
  </w:endnote>
  <w:endnote w:type="continuationSeparator" w:id="0">
    <w:p w:rsidR="00F2095C" w:rsidRDefault="00F20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095C" w:rsidRDefault="00F2095C">
      <w:r>
        <w:separator/>
      </w:r>
    </w:p>
  </w:footnote>
  <w:footnote w:type="continuationSeparator" w:id="0">
    <w:p w:rsidR="00F2095C" w:rsidRDefault="00F209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4A2030">
      <w:rPr>
        <w:rFonts w:cs="Arial"/>
        <w:b/>
        <w:sz w:val="20"/>
        <w:szCs w:val="20"/>
        <w:u w:val="single"/>
      </w:rPr>
      <w:t>1</w:t>
    </w:r>
    <w:r w:rsidR="0016647C">
      <w:rPr>
        <w:rFonts w:cs="Arial"/>
        <w:b/>
        <w:sz w:val="20"/>
        <w:szCs w:val="20"/>
        <w:u w:val="single"/>
      </w:rPr>
      <w:t>377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97CB4">
      <w:rPr>
        <w:rFonts w:cs="Arial"/>
        <w:b/>
        <w:sz w:val="20"/>
        <w:szCs w:val="20"/>
        <w:u w:val="single"/>
      </w:rPr>
      <w:t xml:space="preserve">- Vereador </w:t>
    </w:r>
    <w:r w:rsidR="001A0BDC">
      <w:rPr>
        <w:rFonts w:cs="Arial"/>
        <w:b/>
        <w:sz w:val="20"/>
        <w:szCs w:val="20"/>
        <w:u w:val="single"/>
      </w:rPr>
      <w:t>Roninha</w:t>
    </w:r>
    <w:r w:rsidR="00F97CB4">
      <w:rPr>
        <w:rFonts w:cs="Arial"/>
        <w:b/>
        <w:sz w:val="20"/>
        <w:szCs w:val="20"/>
        <w:u w:val="single"/>
      </w:rPr>
      <w:t xml:space="preserve">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A7542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A7542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07DDC"/>
    <w:rsid w:val="00011AE9"/>
    <w:rsid w:val="00012789"/>
    <w:rsid w:val="0001430A"/>
    <w:rsid w:val="00022CD8"/>
    <w:rsid w:val="00024FD3"/>
    <w:rsid w:val="00025B1F"/>
    <w:rsid w:val="00027D37"/>
    <w:rsid w:val="00030DCE"/>
    <w:rsid w:val="00033AE3"/>
    <w:rsid w:val="00034A23"/>
    <w:rsid w:val="00037D14"/>
    <w:rsid w:val="00043B26"/>
    <w:rsid w:val="00045D0E"/>
    <w:rsid w:val="00047EFF"/>
    <w:rsid w:val="00053BB0"/>
    <w:rsid w:val="00056288"/>
    <w:rsid w:val="000639B6"/>
    <w:rsid w:val="00063D05"/>
    <w:rsid w:val="00064157"/>
    <w:rsid w:val="000805E2"/>
    <w:rsid w:val="000866C7"/>
    <w:rsid w:val="00086F0A"/>
    <w:rsid w:val="000921C3"/>
    <w:rsid w:val="00094490"/>
    <w:rsid w:val="000958D5"/>
    <w:rsid w:val="0009706E"/>
    <w:rsid w:val="00097CAE"/>
    <w:rsid w:val="000A1D21"/>
    <w:rsid w:val="000A2C07"/>
    <w:rsid w:val="000B5354"/>
    <w:rsid w:val="000C3122"/>
    <w:rsid w:val="000D5B1B"/>
    <w:rsid w:val="000E2B8B"/>
    <w:rsid w:val="000E3BE0"/>
    <w:rsid w:val="000E7178"/>
    <w:rsid w:val="000F6251"/>
    <w:rsid w:val="00103135"/>
    <w:rsid w:val="0010354A"/>
    <w:rsid w:val="00106091"/>
    <w:rsid w:val="00110444"/>
    <w:rsid w:val="0011135B"/>
    <w:rsid w:val="0011762B"/>
    <w:rsid w:val="00127218"/>
    <w:rsid w:val="00127BFD"/>
    <w:rsid w:val="00133156"/>
    <w:rsid w:val="00134CF2"/>
    <w:rsid w:val="001354B7"/>
    <w:rsid w:val="00136B9E"/>
    <w:rsid w:val="00143AD7"/>
    <w:rsid w:val="001444E6"/>
    <w:rsid w:val="0014591F"/>
    <w:rsid w:val="00150EE2"/>
    <w:rsid w:val="001564C9"/>
    <w:rsid w:val="001614EC"/>
    <w:rsid w:val="0016647C"/>
    <w:rsid w:val="001706D2"/>
    <w:rsid w:val="0017083B"/>
    <w:rsid w:val="00172E81"/>
    <w:rsid w:val="001732F2"/>
    <w:rsid w:val="00174232"/>
    <w:rsid w:val="0017465C"/>
    <w:rsid w:val="0018069A"/>
    <w:rsid w:val="00181CD2"/>
    <w:rsid w:val="001840AD"/>
    <w:rsid w:val="001911FF"/>
    <w:rsid w:val="0019232E"/>
    <w:rsid w:val="001940AA"/>
    <w:rsid w:val="001A09F2"/>
    <w:rsid w:val="001A0BDC"/>
    <w:rsid w:val="001B0773"/>
    <w:rsid w:val="001B5CA7"/>
    <w:rsid w:val="001B6067"/>
    <w:rsid w:val="001C3E9C"/>
    <w:rsid w:val="001C53F1"/>
    <w:rsid w:val="001C6B74"/>
    <w:rsid w:val="001C7A18"/>
    <w:rsid w:val="001D539A"/>
    <w:rsid w:val="001D6732"/>
    <w:rsid w:val="001E01CA"/>
    <w:rsid w:val="001E46F4"/>
    <w:rsid w:val="001E4ADC"/>
    <w:rsid w:val="001F13C3"/>
    <w:rsid w:val="001F33CF"/>
    <w:rsid w:val="001F54BC"/>
    <w:rsid w:val="00203BA5"/>
    <w:rsid w:val="00204A6A"/>
    <w:rsid w:val="00204ED7"/>
    <w:rsid w:val="0020539C"/>
    <w:rsid w:val="00205E78"/>
    <w:rsid w:val="00212E2C"/>
    <w:rsid w:val="00214D62"/>
    <w:rsid w:val="00215DB2"/>
    <w:rsid w:val="002306E4"/>
    <w:rsid w:val="00230859"/>
    <w:rsid w:val="00230EBD"/>
    <w:rsid w:val="00231E06"/>
    <w:rsid w:val="00240DDA"/>
    <w:rsid w:val="00242CA0"/>
    <w:rsid w:val="002460CA"/>
    <w:rsid w:val="0025135A"/>
    <w:rsid w:val="00253C82"/>
    <w:rsid w:val="00256809"/>
    <w:rsid w:val="00257FA1"/>
    <w:rsid w:val="002639D4"/>
    <w:rsid w:val="00266B01"/>
    <w:rsid w:val="00266C39"/>
    <w:rsid w:val="00270AC7"/>
    <w:rsid w:val="002724F9"/>
    <w:rsid w:val="00281877"/>
    <w:rsid w:val="002913E2"/>
    <w:rsid w:val="0029179A"/>
    <w:rsid w:val="002A0655"/>
    <w:rsid w:val="002A3BAA"/>
    <w:rsid w:val="002A3FD1"/>
    <w:rsid w:val="002A63FE"/>
    <w:rsid w:val="002A7434"/>
    <w:rsid w:val="002B0715"/>
    <w:rsid w:val="002B363B"/>
    <w:rsid w:val="002B3998"/>
    <w:rsid w:val="002B40CA"/>
    <w:rsid w:val="002B5F97"/>
    <w:rsid w:val="002C4B2B"/>
    <w:rsid w:val="002C5C70"/>
    <w:rsid w:val="002D24ED"/>
    <w:rsid w:val="002D3D9E"/>
    <w:rsid w:val="002E11FC"/>
    <w:rsid w:val="002E12C0"/>
    <w:rsid w:val="002E6F86"/>
    <w:rsid w:val="002F02DB"/>
    <w:rsid w:val="002F3F90"/>
    <w:rsid w:val="0030168E"/>
    <w:rsid w:val="003060CD"/>
    <w:rsid w:val="00317C1A"/>
    <w:rsid w:val="003205B5"/>
    <w:rsid w:val="00323F0F"/>
    <w:rsid w:val="003272A9"/>
    <w:rsid w:val="00343DCC"/>
    <w:rsid w:val="00343E6B"/>
    <w:rsid w:val="003459E6"/>
    <w:rsid w:val="00346E9F"/>
    <w:rsid w:val="00347D5E"/>
    <w:rsid w:val="003519DE"/>
    <w:rsid w:val="00352128"/>
    <w:rsid w:val="00362F8B"/>
    <w:rsid w:val="003638CC"/>
    <w:rsid w:val="00367DC3"/>
    <w:rsid w:val="00376CD3"/>
    <w:rsid w:val="003770FF"/>
    <w:rsid w:val="00381797"/>
    <w:rsid w:val="003817BD"/>
    <w:rsid w:val="003848C4"/>
    <w:rsid w:val="00385370"/>
    <w:rsid w:val="00385C96"/>
    <w:rsid w:val="00395C87"/>
    <w:rsid w:val="00397FF3"/>
    <w:rsid w:val="003A1AD8"/>
    <w:rsid w:val="003A2AE5"/>
    <w:rsid w:val="003A77BE"/>
    <w:rsid w:val="003B0528"/>
    <w:rsid w:val="003B0CD2"/>
    <w:rsid w:val="003B372E"/>
    <w:rsid w:val="003B3C62"/>
    <w:rsid w:val="003C481E"/>
    <w:rsid w:val="003E188F"/>
    <w:rsid w:val="003E2535"/>
    <w:rsid w:val="003E2B39"/>
    <w:rsid w:val="003F0515"/>
    <w:rsid w:val="003F2C11"/>
    <w:rsid w:val="003F7D5C"/>
    <w:rsid w:val="00412795"/>
    <w:rsid w:val="004241A4"/>
    <w:rsid w:val="0043369C"/>
    <w:rsid w:val="00435B72"/>
    <w:rsid w:val="0043610D"/>
    <w:rsid w:val="004468D2"/>
    <w:rsid w:val="00451BDA"/>
    <w:rsid w:val="00452673"/>
    <w:rsid w:val="00457564"/>
    <w:rsid w:val="0046044A"/>
    <w:rsid w:val="00464CAE"/>
    <w:rsid w:val="00471AAE"/>
    <w:rsid w:val="00484A85"/>
    <w:rsid w:val="00485A36"/>
    <w:rsid w:val="00487D64"/>
    <w:rsid w:val="00493115"/>
    <w:rsid w:val="0049423C"/>
    <w:rsid w:val="004A014D"/>
    <w:rsid w:val="004A2030"/>
    <w:rsid w:val="004A4DE1"/>
    <w:rsid w:val="004B69C5"/>
    <w:rsid w:val="004C0CA0"/>
    <w:rsid w:val="004C0E4F"/>
    <w:rsid w:val="004C0F6B"/>
    <w:rsid w:val="004C2C30"/>
    <w:rsid w:val="004C4A65"/>
    <w:rsid w:val="004C6832"/>
    <w:rsid w:val="004C6C78"/>
    <w:rsid w:val="004D081B"/>
    <w:rsid w:val="004D32C5"/>
    <w:rsid w:val="004D3A9D"/>
    <w:rsid w:val="004D7F2F"/>
    <w:rsid w:val="004E06ED"/>
    <w:rsid w:val="004E15BC"/>
    <w:rsid w:val="004E314A"/>
    <w:rsid w:val="004E46DA"/>
    <w:rsid w:val="004E54C5"/>
    <w:rsid w:val="004E60A1"/>
    <w:rsid w:val="004E7242"/>
    <w:rsid w:val="004F140B"/>
    <w:rsid w:val="004F39E9"/>
    <w:rsid w:val="004F690D"/>
    <w:rsid w:val="004F6A11"/>
    <w:rsid w:val="005029DB"/>
    <w:rsid w:val="00505357"/>
    <w:rsid w:val="00505FD8"/>
    <w:rsid w:val="005101CD"/>
    <w:rsid w:val="00510692"/>
    <w:rsid w:val="0051092E"/>
    <w:rsid w:val="0051246E"/>
    <w:rsid w:val="0051367E"/>
    <w:rsid w:val="00515DAD"/>
    <w:rsid w:val="00521ABE"/>
    <w:rsid w:val="00523673"/>
    <w:rsid w:val="00524669"/>
    <w:rsid w:val="00533862"/>
    <w:rsid w:val="00536601"/>
    <w:rsid w:val="00540B1F"/>
    <w:rsid w:val="00543B1A"/>
    <w:rsid w:val="00547485"/>
    <w:rsid w:val="00554FC4"/>
    <w:rsid w:val="00557EF4"/>
    <w:rsid w:val="00564368"/>
    <w:rsid w:val="00564775"/>
    <w:rsid w:val="00570D8A"/>
    <w:rsid w:val="005717D0"/>
    <w:rsid w:val="005717D2"/>
    <w:rsid w:val="005736A2"/>
    <w:rsid w:val="00576238"/>
    <w:rsid w:val="0058109A"/>
    <w:rsid w:val="005846A3"/>
    <w:rsid w:val="00584E86"/>
    <w:rsid w:val="005868AE"/>
    <w:rsid w:val="00590750"/>
    <w:rsid w:val="0059363C"/>
    <w:rsid w:val="005937EC"/>
    <w:rsid w:val="005965BD"/>
    <w:rsid w:val="0059784F"/>
    <w:rsid w:val="005A01D0"/>
    <w:rsid w:val="005A03FA"/>
    <w:rsid w:val="005A1020"/>
    <w:rsid w:val="005A2B48"/>
    <w:rsid w:val="005A2D4F"/>
    <w:rsid w:val="005B3D21"/>
    <w:rsid w:val="005B56BE"/>
    <w:rsid w:val="005C3938"/>
    <w:rsid w:val="005D093A"/>
    <w:rsid w:val="005D2CB3"/>
    <w:rsid w:val="005D30B2"/>
    <w:rsid w:val="005D5519"/>
    <w:rsid w:val="005D58C4"/>
    <w:rsid w:val="005D702D"/>
    <w:rsid w:val="005D761A"/>
    <w:rsid w:val="005E138D"/>
    <w:rsid w:val="005F124D"/>
    <w:rsid w:val="005F3CFD"/>
    <w:rsid w:val="006041AC"/>
    <w:rsid w:val="006144F0"/>
    <w:rsid w:val="00615891"/>
    <w:rsid w:val="00624472"/>
    <w:rsid w:val="0062576D"/>
    <w:rsid w:val="00630874"/>
    <w:rsid w:val="00633DC6"/>
    <w:rsid w:val="006342A9"/>
    <w:rsid w:val="006426AE"/>
    <w:rsid w:val="00643D6F"/>
    <w:rsid w:val="00646550"/>
    <w:rsid w:val="00650427"/>
    <w:rsid w:val="00651B00"/>
    <w:rsid w:val="00651D9D"/>
    <w:rsid w:val="00654B6F"/>
    <w:rsid w:val="00655F93"/>
    <w:rsid w:val="00656B85"/>
    <w:rsid w:val="00656C18"/>
    <w:rsid w:val="006627ED"/>
    <w:rsid w:val="006664AA"/>
    <w:rsid w:val="0066682B"/>
    <w:rsid w:val="00671277"/>
    <w:rsid w:val="006716CD"/>
    <w:rsid w:val="00673239"/>
    <w:rsid w:val="00674860"/>
    <w:rsid w:val="00674F7D"/>
    <w:rsid w:val="00677978"/>
    <w:rsid w:val="00681021"/>
    <w:rsid w:val="00682E6E"/>
    <w:rsid w:val="00683CB8"/>
    <w:rsid w:val="006852F2"/>
    <w:rsid w:val="00690D1E"/>
    <w:rsid w:val="00691738"/>
    <w:rsid w:val="00691975"/>
    <w:rsid w:val="00691CF5"/>
    <w:rsid w:val="00692C37"/>
    <w:rsid w:val="0069312F"/>
    <w:rsid w:val="00693CE1"/>
    <w:rsid w:val="00697028"/>
    <w:rsid w:val="006A370D"/>
    <w:rsid w:val="006A68DE"/>
    <w:rsid w:val="006A7F1B"/>
    <w:rsid w:val="006B0B8E"/>
    <w:rsid w:val="006B15A9"/>
    <w:rsid w:val="006B23ED"/>
    <w:rsid w:val="006B300F"/>
    <w:rsid w:val="006C18A7"/>
    <w:rsid w:val="006C1F23"/>
    <w:rsid w:val="006C4521"/>
    <w:rsid w:val="006C467C"/>
    <w:rsid w:val="006C59BC"/>
    <w:rsid w:val="006C5E1D"/>
    <w:rsid w:val="006D6F7D"/>
    <w:rsid w:val="006E6581"/>
    <w:rsid w:val="006E7E66"/>
    <w:rsid w:val="006F21EE"/>
    <w:rsid w:val="006F4E64"/>
    <w:rsid w:val="006F5435"/>
    <w:rsid w:val="006F7B0A"/>
    <w:rsid w:val="00712E28"/>
    <w:rsid w:val="00713B83"/>
    <w:rsid w:val="00715F74"/>
    <w:rsid w:val="00722583"/>
    <w:rsid w:val="00725205"/>
    <w:rsid w:val="00725E66"/>
    <w:rsid w:val="007274B8"/>
    <w:rsid w:val="00727CDB"/>
    <w:rsid w:val="0073062F"/>
    <w:rsid w:val="00730BE1"/>
    <w:rsid w:val="0073407F"/>
    <w:rsid w:val="00747A8E"/>
    <w:rsid w:val="00760B49"/>
    <w:rsid w:val="00765ECD"/>
    <w:rsid w:val="00770D1F"/>
    <w:rsid w:val="00770F33"/>
    <w:rsid w:val="0077341D"/>
    <w:rsid w:val="00775A1B"/>
    <w:rsid w:val="00775C0C"/>
    <w:rsid w:val="007838DC"/>
    <w:rsid w:val="00786BE9"/>
    <w:rsid w:val="007902E6"/>
    <w:rsid w:val="00790509"/>
    <w:rsid w:val="00790911"/>
    <w:rsid w:val="00793B87"/>
    <w:rsid w:val="0079610E"/>
    <w:rsid w:val="00796991"/>
    <w:rsid w:val="007A5A9C"/>
    <w:rsid w:val="007B252E"/>
    <w:rsid w:val="007C2337"/>
    <w:rsid w:val="007C4C54"/>
    <w:rsid w:val="007C5A52"/>
    <w:rsid w:val="007C5F7A"/>
    <w:rsid w:val="007D39FD"/>
    <w:rsid w:val="007D59D3"/>
    <w:rsid w:val="007D6E6F"/>
    <w:rsid w:val="007E02AD"/>
    <w:rsid w:val="007E0F3A"/>
    <w:rsid w:val="007E3F69"/>
    <w:rsid w:val="007F75CA"/>
    <w:rsid w:val="00800E3A"/>
    <w:rsid w:val="00801632"/>
    <w:rsid w:val="0080197E"/>
    <w:rsid w:val="00804F23"/>
    <w:rsid w:val="008050EC"/>
    <w:rsid w:val="0080555F"/>
    <w:rsid w:val="00805B42"/>
    <w:rsid w:val="008067DF"/>
    <w:rsid w:val="00806D46"/>
    <w:rsid w:val="00810024"/>
    <w:rsid w:val="0081105D"/>
    <w:rsid w:val="00820B1B"/>
    <w:rsid w:val="00820C13"/>
    <w:rsid w:val="00833E7C"/>
    <w:rsid w:val="00833F85"/>
    <w:rsid w:val="00840A48"/>
    <w:rsid w:val="0084326F"/>
    <w:rsid w:val="00845316"/>
    <w:rsid w:val="00846652"/>
    <w:rsid w:val="008474F2"/>
    <w:rsid w:val="00853E3C"/>
    <w:rsid w:val="00861032"/>
    <w:rsid w:val="00863A26"/>
    <w:rsid w:val="008653B4"/>
    <w:rsid w:val="00870972"/>
    <w:rsid w:val="00870F59"/>
    <w:rsid w:val="008718DE"/>
    <w:rsid w:val="0087485D"/>
    <w:rsid w:val="00876EFD"/>
    <w:rsid w:val="00877B35"/>
    <w:rsid w:val="00877E50"/>
    <w:rsid w:val="00881A74"/>
    <w:rsid w:val="00882A22"/>
    <w:rsid w:val="008869B1"/>
    <w:rsid w:val="00886FB7"/>
    <w:rsid w:val="008909A4"/>
    <w:rsid w:val="008A0BA0"/>
    <w:rsid w:val="008A0EB2"/>
    <w:rsid w:val="008A2C08"/>
    <w:rsid w:val="008A6E16"/>
    <w:rsid w:val="008B4774"/>
    <w:rsid w:val="008B718C"/>
    <w:rsid w:val="008C33AB"/>
    <w:rsid w:val="008C68E6"/>
    <w:rsid w:val="008C72B7"/>
    <w:rsid w:val="008E67EA"/>
    <w:rsid w:val="008F1E6B"/>
    <w:rsid w:val="008F32B5"/>
    <w:rsid w:val="008F3B74"/>
    <w:rsid w:val="008F5695"/>
    <w:rsid w:val="008F7625"/>
    <w:rsid w:val="00902ECD"/>
    <w:rsid w:val="00914B25"/>
    <w:rsid w:val="00922964"/>
    <w:rsid w:val="00927738"/>
    <w:rsid w:val="009321EF"/>
    <w:rsid w:val="009329F7"/>
    <w:rsid w:val="009362A2"/>
    <w:rsid w:val="0095731D"/>
    <w:rsid w:val="009579A2"/>
    <w:rsid w:val="0096194D"/>
    <w:rsid w:val="00973BE4"/>
    <w:rsid w:val="00973CDD"/>
    <w:rsid w:val="009747F8"/>
    <w:rsid w:val="009768E6"/>
    <w:rsid w:val="00980B5A"/>
    <w:rsid w:val="00992502"/>
    <w:rsid w:val="009956BB"/>
    <w:rsid w:val="009958CE"/>
    <w:rsid w:val="009A2ABD"/>
    <w:rsid w:val="009A6FC5"/>
    <w:rsid w:val="009A7542"/>
    <w:rsid w:val="009B207E"/>
    <w:rsid w:val="009B32F8"/>
    <w:rsid w:val="009B3567"/>
    <w:rsid w:val="009B5653"/>
    <w:rsid w:val="009C0A2D"/>
    <w:rsid w:val="009C6F58"/>
    <w:rsid w:val="009D0F6E"/>
    <w:rsid w:val="009D4534"/>
    <w:rsid w:val="009D50D4"/>
    <w:rsid w:val="009D512F"/>
    <w:rsid w:val="009D7D92"/>
    <w:rsid w:val="009E1F05"/>
    <w:rsid w:val="009E2101"/>
    <w:rsid w:val="009E6263"/>
    <w:rsid w:val="009E6B3F"/>
    <w:rsid w:val="009F1A9A"/>
    <w:rsid w:val="009F6675"/>
    <w:rsid w:val="00A00E6E"/>
    <w:rsid w:val="00A0463C"/>
    <w:rsid w:val="00A05932"/>
    <w:rsid w:val="00A0655B"/>
    <w:rsid w:val="00A11F34"/>
    <w:rsid w:val="00A15048"/>
    <w:rsid w:val="00A153EA"/>
    <w:rsid w:val="00A21A8C"/>
    <w:rsid w:val="00A23A1F"/>
    <w:rsid w:val="00A27BBB"/>
    <w:rsid w:val="00A31A32"/>
    <w:rsid w:val="00A349F1"/>
    <w:rsid w:val="00A37227"/>
    <w:rsid w:val="00A461C6"/>
    <w:rsid w:val="00A46B01"/>
    <w:rsid w:val="00A6526E"/>
    <w:rsid w:val="00A70033"/>
    <w:rsid w:val="00A753E8"/>
    <w:rsid w:val="00A75733"/>
    <w:rsid w:val="00A844CE"/>
    <w:rsid w:val="00A85A5E"/>
    <w:rsid w:val="00A877EE"/>
    <w:rsid w:val="00A92CB9"/>
    <w:rsid w:val="00A97741"/>
    <w:rsid w:val="00AA6FC7"/>
    <w:rsid w:val="00AA749C"/>
    <w:rsid w:val="00AB0E31"/>
    <w:rsid w:val="00AB4F89"/>
    <w:rsid w:val="00AB67D7"/>
    <w:rsid w:val="00AC24F9"/>
    <w:rsid w:val="00AC6256"/>
    <w:rsid w:val="00AC712C"/>
    <w:rsid w:val="00AD3733"/>
    <w:rsid w:val="00AD6B47"/>
    <w:rsid w:val="00AE447C"/>
    <w:rsid w:val="00AF4B90"/>
    <w:rsid w:val="00AF66CB"/>
    <w:rsid w:val="00B0174F"/>
    <w:rsid w:val="00B019B6"/>
    <w:rsid w:val="00B06B4B"/>
    <w:rsid w:val="00B10E9F"/>
    <w:rsid w:val="00B111F7"/>
    <w:rsid w:val="00B17815"/>
    <w:rsid w:val="00B210CD"/>
    <w:rsid w:val="00B217B8"/>
    <w:rsid w:val="00B27D93"/>
    <w:rsid w:val="00B30EF9"/>
    <w:rsid w:val="00B34959"/>
    <w:rsid w:val="00B35057"/>
    <w:rsid w:val="00B36C0E"/>
    <w:rsid w:val="00B36FD3"/>
    <w:rsid w:val="00B37DAF"/>
    <w:rsid w:val="00B424DC"/>
    <w:rsid w:val="00B42A58"/>
    <w:rsid w:val="00B446D3"/>
    <w:rsid w:val="00B45AF4"/>
    <w:rsid w:val="00B5265F"/>
    <w:rsid w:val="00B55C4D"/>
    <w:rsid w:val="00B57E0F"/>
    <w:rsid w:val="00B67EB4"/>
    <w:rsid w:val="00B71CFA"/>
    <w:rsid w:val="00B72EEE"/>
    <w:rsid w:val="00B75CEF"/>
    <w:rsid w:val="00B77532"/>
    <w:rsid w:val="00B8293E"/>
    <w:rsid w:val="00B83A56"/>
    <w:rsid w:val="00B86525"/>
    <w:rsid w:val="00B92845"/>
    <w:rsid w:val="00B977F9"/>
    <w:rsid w:val="00BA1565"/>
    <w:rsid w:val="00BA6DDD"/>
    <w:rsid w:val="00BB1A6F"/>
    <w:rsid w:val="00BB3F3E"/>
    <w:rsid w:val="00BC123C"/>
    <w:rsid w:val="00BC18AE"/>
    <w:rsid w:val="00BC44DF"/>
    <w:rsid w:val="00BC58F1"/>
    <w:rsid w:val="00BC685F"/>
    <w:rsid w:val="00BD1F36"/>
    <w:rsid w:val="00BD34B9"/>
    <w:rsid w:val="00BD3C47"/>
    <w:rsid w:val="00BD6A4C"/>
    <w:rsid w:val="00BD6F85"/>
    <w:rsid w:val="00BE1B39"/>
    <w:rsid w:val="00BE1B98"/>
    <w:rsid w:val="00BE4559"/>
    <w:rsid w:val="00BF0471"/>
    <w:rsid w:val="00BF76F2"/>
    <w:rsid w:val="00BF791A"/>
    <w:rsid w:val="00C02F15"/>
    <w:rsid w:val="00C040CD"/>
    <w:rsid w:val="00C041F5"/>
    <w:rsid w:val="00C06926"/>
    <w:rsid w:val="00C06BEA"/>
    <w:rsid w:val="00C076A8"/>
    <w:rsid w:val="00C10DC3"/>
    <w:rsid w:val="00C13CD8"/>
    <w:rsid w:val="00C1520A"/>
    <w:rsid w:val="00C15545"/>
    <w:rsid w:val="00C20455"/>
    <w:rsid w:val="00C36E68"/>
    <w:rsid w:val="00C379C9"/>
    <w:rsid w:val="00C42806"/>
    <w:rsid w:val="00C44D39"/>
    <w:rsid w:val="00C45509"/>
    <w:rsid w:val="00C46328"/>
    <w:rsid w:val="00C60348"/>
    <w:rsid w:val="00C61733"/>
    <w:rsid w:val="00C618F0"/>
    <w:rsid w:val="00C7080A"/>
    <w:rsid w:val="00C7096C"/>
    <w:rsid w:val="00C73A1C"/>
    <w:rsid w:val="00C76263"/>
    <w:rsid w:val="00C81A87"/>
    <w:rsid w:val="00C81F67"/>
    <w:rsid w:val="00C94949"/>
    <w:rsid w:val="00CA1995"/>
    <w:rsid w:val="00CA3041"/>
    <w:rsid w:val="00CA5103"/>
    <w:rsid w:val="00CA759E"/>
    <w:rsid w:val="00CA7AD2"/>
    <w:rsid w:val="00CB2BAB"/>
    <w:rsid w:val="00CB45A8"/>
    <w:rsid w:val="00CC3F13"/>
    <w:rsid w:val="00CD06BD"/>
    <w:rsid w:val="00CD3876"/>
    <w:rsid w:val="00CD447B"/>
    <w:rsid w:val="00CD5EC3"/>
    <w:rsid w:val="00CD7996"/>
    <w:rsid w:val="00CE3BB1"/>
    <w:rsid w:val="00CE750E"/>
    <w:rsid w:val="00CF22F7"/>
    <w:rsid w:val="00CF31DE"/>
    <w:rsid w:val="00CF7AF7"/>
    <w:rsid w:val="00D00603"/>
    <w:rsid w:val="00D02CDE"/>
    <w:rsid w:val="00D11D11"/>
    <w:rsid w:val="00D14EB1"/>
    <w:rsid w:val="00D16CA1"/>
    <w:rsid w:val="00D2072E"/>
    <w:rsid w:val="00D233C7"/>
    <w:rsid w:val="00D2763E"/>
    <w:rsid w:val="00D35697"/>
    <w:rsid w:val="00D4017B"/>
    <w:rsid w:val="00D423B1"/>
    <w:rsid w:val="00D4538D"/>
    <w:rsid w:val="00D4614C"/>
    <w:rsid w:val="00D507D5"/>
    <w:rsid w:val="00D5430F"/>
    <w:rsid w:val="00D54CB6"/>
    <w:rsid w:val="00D564F1"/>
    <w:rsid w:val="00D61F6C"/>
    <w:rsid w:val="00D627F3"/>
    <w:rsid w:val="00D64A2A"/>
    <w:rsid w:val="00D65E2C"/>
    <w:rsid w:val="00D66060"/>
    <w:rsid w:val="00D67189"/>
    <w:rsid w:val="00D704F0"/>
    <w:rsid w:val="00D82BAD"/>
    <w:rsid w:val="00D8365B"/>
    <w:rsid w:val="00D90CF2"/>
    <w:rsid w:val="00D9348D"/>
    <w:rsid w:val="00D97EF0"/>
    <w:rsid w:val="00DA1ADA"/>
    <w:rsid w:val="00DA4E79"/>
    <w:rsid w:val="00DA78DE"/>
    <w:rsid w:val="00DB23E5"/>
    <w:rsid w:val="00DB48F6"/>
    <w:rsid w:val="00DB598B"/>
    <w:rsid w:val="00DB7E1A"/>
    <w:rsid w:val="00DC12B4"/>
    <w:rsid w:val="00DC12E3"/>
    <w:rsid w:val="00DD024E"/>
    <w:rsid w:val="00DD0F8C"/>
    <w:rsid w:val="00DD5793"/>
    <w:rsid w:val="00DD5C1F"/>
    <w:rsid w:val="00DD7D6D"/>
    <w:rsid w:val="00DE1CC6"/>
    <w:rsid w:val="00DE50DD"/>
    <w:rsid w:val="00DF14B8"/>
    <w:rsid w:val="00E0249F"/>
    <w:rsid w:val="00E061C6"/>
    <w:rsid w:val="00E065B3"/>
    <w:rsid w:val="00E06755"/>
    <w:rsid w:val="00E07978"/>
    <w:rsid w:val="00E11E71"/>
    <w:rsid w:val="00E11F92"/>
    <w:rsid w:val="00E14CA4"/>
    <w:rsid w:val="00E14F37"/>
    <w:rsid w:val="00E21B52"/>
    <w:rsid w:val="00E231D8"/>
    <w:rsid w:val="00E25659"/>
    <w:rsid w:val="00E271E1"/>
    <w:rsid w:val="00E3022D"/>
    <w:rsid w:val="00E34211"/>
    <w:rsid w:val="00E36331"/>
    <w:rsid w:val="00E40866"/>
    <w:rsid w:val="00E51448"/>
    <w:rsid w:val="00E61697"/>
    <w:rsid w:val="00E624DE"/>
    <w:rsid w:val="00E66CFD"/>
    <w:rsid w:val="00E670AB"/>
    <w:rsid w:val="00E721EC"/>
    <w:rsid w:val="00E7311B"/>
    <w:rsid w:val="00E7547E"/>
    <w:rsid w:val="00E75633"/>
    <w:rsid w:val="00E76E1D"/>
    <w:rsid w:val="00E83EE3"/>
    <w:rsid w:val="00E85CB8"/>
    <w:rsid w:val="00E86C30"/>
    <w:rsid w:val="00E90791"/>
    <w:rsid w:val="00E90C30"/>
    <w:rsid w:val="00E920F5"/>
    <w:rsid w:val="00E95AD8"/>
    <w:rsid w:val="00EA273E"/>
    <w:rsid w:val="00EA5BBF"/>
    <w:rsid w:val="00EA6AD9"/>
    <w:rsid w:val="00EB04D6"/>
    <w:rsid w:val="00EB7CE6"/>
    <w:rsid w:val="00ED0429"/>
    <w:rsid w:val="00ED2065"/>
    <w:rsid w:val="00ED4D34"/>
    <w:rsid w:val="00ED5548"/>
    <w:rsid w:val="00EE296A"/>
    <w:rsid w:val="00EE3D6F"/>
    <w:rsid w:val="00F039CD"/>
    <w:rsid w:val="00F16F74"/>
    <w:rsid w:val="00F17458"/>
    <w:rsid w:val="00F2095C"/>
    <w:rsid w:val="00F22391"/>
    <w:rsid w:val="00F22FC9"/>
    <w:rsid w:val="00F245BA"/>
    <w:rsid w:val="00F27895"/>
    <w:rsid w:val="00F4079D"/>
    <w:rsid w:val="00F420E5"/>
    <w:rsid w:val="00F42C63"/>
    <w:rsid w:val="00F5150F"/>
    <w:rsid w:val="00F52016"/>
    <w:rsid w:val="00F65C85"/>
    <w:rsid w:val="00F67581"/>
    <w:rsid w:val="00F73661"/>
    <w:rsid w:val="00F73DA3"/>
    <w:rsid w:val="00F8148E"/>
    <w:rsid w:val="00F84EC1"/>
    <w:rsid w:val="00F85F59"/>
    <w:rsid w:val="00F87F2E"/>
    <w:rsid w:val="00F97CB4"/>
    <w:rsid w:val="00FA282F"/>
    <w:rsid w:val="00FA3CFC"/>
    <w:rsid w:val="00FB00FA"/>
    <w:rsid w:val="00FB7F85"/>
    <w:rsid w:val="00FC0A5F"/>
    <w:rsid w:val="00FC1C13"/>
    <w:rsid w:val="00FC64BC"/>
    <w:rsid w:val="00FD0295"/>
    <w:rsid w:val="00FD0AD6"/>
    <w:rsid w:val="00FD1DAD"/>
    <w:rsid w:val="00FD1DCF"/>
    <w:rsid w:val="00FD52BF"/>
    <w:rsid w:val="00FE1DAA"/>
    <w:rsid w:val="00FE28F8"/>
    <w:rsid w:val="00FE2964"/>
    <w:rsid w:val="00FE3B6B"/>
    <w:rsid w:val="00FE5D87"/>
    <w:rsid w:val="00FF0624"/>
    <w:rsid w:val="00FF2399"/>
    <w:rsid w:val="00FF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01965-ACA3-4025-B9EB-93C5DE4A2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6</TotalTime>
  <Pages>1</Pages>
  <Words>166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18</cp:revision>
  <cp:lastPrinted>2020-03-16T12:28:00Z</cp:lastPrinted>
  <dcterms:created xsi:type="dcterms:W3CDTF">2021-05-31T18:55:00Z</dcterms:created>
  <dcterms:modified xsi:type="dcterms:W3CDTF">2021-05-31T19:57:00Z</dcterms:modified>
</cp:coreProperties>
</file>